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18B" w:rsidRPr="002777AF" w:rsidRDefault="00C5218B"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rsidR="00C5218B" w:rsidRPr="002777AF" w:rsidRDefault="00C5218B"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2022 жылғы 28 шілде </w:t>
      </w:r>
      <w:r w:rsidRPr="00D640A0">
        <w:rPr>
          <w:rFonts w:ascii="Times New Roman" w:hAnsi="Times New Roman" w:cs="Times New Roman"/>
          <w:b/>
          <w:bCs/>
          <w:sz w:val="24"/>
          <w:szCs w:val="24"/>
          <w:lang w:val="kk-KZ"/>
        </w:rPr>
        <w:t>№</w:t>
      </w:r>
      <w:r>
        <w:rPr>
          <w:rFonts w:ascii="Times New Roman" w:hAnsi="Times New Roman" w:cs="Times New Roman"/>
          <w:b/>
          <w:bCs/>
          <w:sz w:val="24"/>
          <w:szCs w:val="24"/>
          <w:lang w:val="kk-KZ"/>
        </w:rPr>
        <w:t>3</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rsidR="00C5218B" w:rsidRPr="002777AF" w:rsidRDefault="00C5218B" w:rsidP="00BA725E">
      <w:pPr>
        <w:spacing w:after="0"/>
        <w:jc w:val="both"/>
        <w:rPr>
          <w:rFonts w:ascii="Times New Roman" w:hAnsi="Times New Roman" w:cs="Times New Roman"/>
          <w:sz w:val="24"/>
          <w:szCs w:val="24"/>
          <w:lang w:val="kk-KZ"/>
        </w:rPr>
      </w:pPr>
      <w:r w:rsidRPr="002777AF">
        <w:rPr>
          <w:sz w:val="24"/>
          <w:szCs w:val="24"/>
          <w:lang w:val="kk-KZ"/>
        </w:rPr>
        <w:tab/>
      </w:r>
    </w:p>
    <w:p w:rsidR="00C5218B" w:rsidRPr="002777AF" w:rsidRDefault="00C5218B"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rsidR="00C5218B" w:rsidRDefault="00C5218B"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C5218B" w:rsidRPr="00DD0671" w:rsidRDefault="00C5218B"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rsidR="00C5218B" w:rsidRPr="002777AF" w:rsidRDefault="00C5218B"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rsidR="00C5218B" w:rsidRPr="00B63466" w:rsidRDefault="00C5218B"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21</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04 тамыз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rsidR="00C5218B" w:rsidRPr="002777AF" w:rsidRDefault="00C5218B"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21 жылғы 04 тамыз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rsidR="00C5218B" w:rsidRPr="002777AF" w:rsidRDefault="00C5218B"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C5218B" w:rsidRPr="002147E9" w:rsidRDefault="00C5218B" w:rsidP="00335E3C">
      <w:pPr>
        <w:rPr>
          <w:lang w:val="kk-KZ"/>
        </w:rPr>
      </w:pPr>
    </w:p>
    <w:p w:rsidR="00C5218B" w:rsidRPr="002777AF" w:rsidRDefault="00C5218B" w:rsidP="0021279D">
      <w:pPr>
        <w:spacing w:after="0"/>
        <w:jc w:val="both"/>
        <w:rPr>
          <w:sz w:val="24"/>
          <w:szCs w:val="24"/>
          <w:lang w:val="kk-KZ"/>
        </w:rPr>
      </w:pPr>
    </w:p>
    <w:p w:rsidR="00C5218B" w:rsidRDefault="00C5218B" w:rsidP="0021279D">
      <w:pPr>
        <w:spacing w:after="0"/>
        <w:jc w:val="center"/>
        <w:outlineLvl w:val="0"/>
        <w:rPr>
          <w:sz w:val="24"/>
          <w:szCs w:val="24"/>
          <w:lang w:val="kk-KZ"/>
        </w:rPr>
      </w:pPr>
    </w:p>
    <w:p w:rsidR="00C5218B" w:rsidRDefault="00C5218B" w:rsidP="0021279D">
      <w:pPr>
        <w:spacing w:after="0"/>
        <w:jc w:val="center"/>
        <w:outlineLvl w:val="0"/>
        <w:rPr>
          <w:sz w:val="24"/>
          <w:szCs w:val="24"/>
          <w:lang w:val="kk-KZ"/>
        </w:rPr>
      </w:pPr>
    </w:p>
    <w:p w:rsidR="00C5218B" w:rsidRDefault="00C5218B" w:rsidP="0021279D">
      <w:pPr>
        <w:spacing w:after="0"/>
        <w:jc w:val="center"/>
        <w:outlineLvl w:val="0"/>
        <w:rPr>
          <w:sz w:val="24"/>
          <w:szCs w:val="24"/>
          <w:lang w:val="kk-KZ"/>
        </w:rPr>
      </w:pPr>
    </w:p>
    <w:p w:rsidR="00C5218B" w:rsidRDefault="00C5218B" w:rsidP="0021279D">
      <w:pPr>
        <w:spacing w:after="0"/>
        <w:jc w:val="center"/>
        <w:outlineLvl w:val="0"/>
        <w:rPr>
          <w:sz w:val="24"/>
          <w:szCs w:val="24"/>
          <w:lang w:val="kk-KZ"/>
        </w:rPr>
      </w:pPr>
    </w:p>
    <w:p w:rsidR="00C5218B" w:rsidRDefault="00C5218B" w:rsidP="0021279D">
      <w:pPr>
        <w:spacing w:after="0"/>
        <w:jc w:val="center"/>
        <w:outlineLvl w:val="0"/>
        <w:rPr>
          <w:sz w:val="24"/>
          <w:szCs w:val="24"/>
          <w:lang w:val="kk-KZ"/>
        </w:rPr>
      </w:pPr>
    </w:p>
    <w:p w:rsidR="00C5218B" w:rsidRDefault="00C5218B" w:rsidP="0021279D">
      <w:pPr>
        <w:spacing w:after="0"/>
        <w:jc w:val="center"/>
        <w:outlineLvl w:val="0"/>
        <w:rPr>
          <w:sz w:val="24"/>
          <w:szCs w:val="24"/>
          <w:lang w:val="kk-KZ"/>
        </w:rPr>
      </w:pPr>
    </w:p>
    <w:p w:rsidR="00C5218B" w:rsidRDefault="00C5218B" w:rsidP="0021279D">
      <w:pPr>
        <w:spacing w:after="0"/>
        <w:jc w:val="center"/>
        <w:outlineLvl w:val="0"/>
        <w:rPr>
          <w:sz w:val="24"/>
          <w:szCs w:val="24"/>
          <w:lang w:val="kk-KZ"/>
        </w:rPr>
      </w:pPr>
    </w:p>
    <w:p w:rsidR="00C5218B" w:rsidRDefault="00C5218B" w:rsidP="0021279D">
      <w:pPr>
        <w:spacing w:after="0"/>
        <w:jc w:val="center"/>
        <w:outlineLvl w:val="0"/>
        <w:rPr>
          <w:sz w:val="24"/>
          <w:szCs w:val="24"/>
          <w:lang w:val="kk-KZ"/>
        </w:rPr>
      </w:pPr>
    </w:p>
    <w:p w:rsidR="00C5218B" w:rsidRDefault="00C5218B" w:rsidP="0021279D">
      <w:pPr>
        <w:spacing w:after="0"/>
        <w:jc w:val="center"/>
        <w:outlineLvl w:val="0"/>
        <w:rPr>
          <w:sz w:val="24"/>
          <w:szCs w:val="24"/>
          <w:lang w:val="kk-KZ"/>
        </w:rPr>
      </w:pPr>
    </w:p>
    <w:p w:rsidR="00C5218B" w:rsidRDefault="00C5218B" w:rsidP="0021279D">
      <w:pPr>
        <w:spacing w:after="0"/>
        <w:jc w:val="center"/>
        <w:outlineLvl w:val="0"/>
        <w:rPr>
          <w:sz w:val="24"/>
          <w:szCs w:val="24"/>
          <w:lang w:val="kk-KZ"/>
        </w:rPr>
      </w:pPr>
    </w:p>
    <w:p w:rsidR="00C5218B" w:rsidRDefault="00C5218B" w:rsidP="0021279D">
      <w:pPr>
        <w:spacing w:after="0"/>
        <w:jc w:val="center"/>
        <w:outlineLvl w:val="0"/>
        <w:rPr>
          <w:sz w:val="24"/>
          <w:szCs w:val="24"/>
          <w:lang w:val="kk-KZ"/>
        </w:rPr>
      </w:pPr>
    </w:p>
    <w:p w:rsidR="00C5218B" w:rsidRPr="0089232D" w:rsidRDefault="00C5218B" w:rsidP="0021279D">
      <w:pPr>
        <w:spacing w:after="0"/>
        <w:jc w:val="center"/>
        <w:outlineLvl w:val="0"/>
        <w:rPr>
          <w:sz w:val="24"/>
          <w:szCs w:val="24"/>
          <w:lang w:val="kk-KZ"/>
        </w:rPr>
      </w:pPr>
    </w:p>
    <w:p w:rsidR="00C5218B" w:rsidRPr="00534015" w:rsidRDefault="00C5218B"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Pr>
          <w:rFonts w:ascii="Times New Roman" w:hAnsi="Times New Roman" w:cs="Times New Roman"/>
          <w:b/>
          <w:bCs/>
          <w:sz w:val="24"/>
          <w:szCs w:val="24"/>
          <w:lang w:val="kk-KZ"/>
        </w:rPr>
        <w:t>3</w:t>
      </w:r>
    </w:p>
    <w:p w:rsidR="00C5218B" w:rsidRPr="004B24DB" w:rsidRDefault="00C5218B"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Pr>
          <w:rFonts w:ascii="Times New Roman" w:hAnsi="Times New Roman" w:cs="Times New Roman"/>
          <w:b/>
          <w:bCs/>
          <w:sz w:val="24"/>
          <w:szCs w:val="24"/>
          <w:lang w:val="kk-KZ"/>
        </w:rPr>
        <w:t>28</w:t>
      </w:r>
      <w:r>
        <w:rPr>
          <w:rFonts w:ascii="Times New Roman" w:hAnsi="Times New Roman" w:cs="Times New Roman"/>
          <w:b/>
          <w:bCs/>
          <w:sz w:val="24"/>
          <w:szCs w:val="24"/>
        </w:rPr>
        <w:t>.</w:t>
      </w:r>
      <w:r>
        <w:rPr>
          <w:rFonts w:ascii="Times New Roman" w:hAnsi="Times New Roman" w:cs="Times New Roman"/>
          <w:b/>
          <w:bCs/>
          <w:sz w:val="24"/>
          <w:szCs w:val="24"/>
          <w:lang w:val="kk-KZ"/>
        </w:rPr>
        <w:t>07</w:t>
      </w:r>
      <w:r>
        <w:rPr>
          <w:rFonts w:ascii="Times New Roman" w:hAnsi="Times New Roman" w:cs="Times New Roman"/>
          <w:b/>
          <w:bCs/>
          <w:sz w:val="24"/>
          <w:szCs w:val="24"/>
        </w:rPr>
        <w:t>.20</w:t>
      </w:r>
      <w:r>
        <w:rPr>
          <w:rFonts w:ascii="Times New Roman" w:hAnsi="Times New Roman" w:cs="Times New Roman"/>
          <w:b/>
          <w:bCs/>
          <w:sz w:val="24"/>
          <w:szCs w:val="24"/>
          <w:lang w:val="kk-KZ"/>
        </w:rPr>
        <w:t>22</w:t>
      </w:r>
    </w:p>
    <w:p w:rsidR="00C5218B" w:rsidRPr="0089232D" w:rsidRDefault="00C5218B" w:rsidP="00BA725E">
      <w:pPr>
        <w:spacing w:after="0"/>
        <w:jc w:val="both"/>
        <w:rPr>
          <w:rFonts w:ascii="Times New Roman" w:hAnsi="Times New Roman" w:cs="Times New Roman"/>
          <w:sz w:val="24"/>
          <w:szCs w:val="24"/>
        </w:rPr>
      </w:pPr>
      <w:r w:rsidRPr="0089232D">
        <w:rPr>
          <w:sz w:val="24"/>
          <w:szCs w:val="24"/>
        </w:rPr>
        <w:tab/>
      </w:r>
    </w:p>
    <w:p w:rsidR="00C5218B" w:rsidRDefault="00C5218B"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rsidR="00C5218B" w:rsidRPr="0089232D" w:rsidRDefault="00C5218B"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rsidR="00C5218B" w:rsidRDefault="00C5218B"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rsidR="00C5218B" w:rsidRPr="0089232D" w:rsidRDefault="00C5218B"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rsidR="00C5218B" w:rsidRPr="00B63466" w:rsidRDefault="00C5218B"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04</w:t>
      </w:r>
      <w:r>
        <w:rPr>
          <w:rFonts w:ascii="Times New Roman" w:hAnsi="Times New Roman" w:cs="Times New Roman"/>
          <w:sz w:val="24"/>
          <w:szCs w:val="24"/>
        </w:rPr>
        <w:t xml:space="preserve"> </w:t>
      </w:r>
      <w:r>
        <w:rPr>
          <w:rFonts w:ascii="Times New Roman" w:hAnsi="Times New Roman" w:cs="Times New Roman"/>
          <w:sz w:val="24"/>
          <w:szCs w:val="24"/>
          <w:lang w:val="kk-KZ"/>
        </w:rPr>
        <w:t>августа</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22</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rsidR="00C5218B" w:rsidRPr="0089232D" w:rsidRDefault="00C5218B"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0</w:t>
      </w:r>
      <w:r w:rsidRPr="00B63466">
        <w:rPr>
          <w:rFonts w:ascii="Times New Roman" w:hAnsi="Times New Roman" w:cs="Times New Roman"/>
          <w:sz w:val="24"/>
          <w:szCs w:val="24"/>
        </w:rPr>
        <w:t xml:space="preserve">0 минут </w:t>
      </w:r>
      <w:r>
        <w:rPr>
          <w:rFonts w:ascii="Times New Roman" w:hAnsi="Times New Roman" w:cs="Times New Roman"/>
          <w:sz w:val="24"/>
          <w:szCs w:val="24"/>
        </w:rPr>
        <w:t xml:space="preserve">04 </w:t>
      </w:r>
      <w:r>
        <w:rPr>
          <w:rFonts w:ascii="Times New Roman" w:hAnsi="Times New Roman" w:cs="Times New Roman"/>
          <w:sz w:val="24"/>
          <w:szCs w:val="24"/>
          <w:lang w:val="kk-KZ"/>
        </w:rPr>
        <w:t xml:space="preserve">августа </w:t>
      </w:r>
      <w:r w:rsidRPr="0089232D">
        <w:rPr>
          <w:rFonts w:ascii="Times New Roman" w:hAnsi="Times New Roman" w:cs="Times New Roman"/>
          <w:sz w:val="24"/>
          <w:szCs w:val="24"/>
        </w:rPr>
        <w:t>20</w:t>
      </w:r>
      <w:r>
        <w:rPr>
          <w:rFonts w:ascii="Times New Roman" w:hAnsi="Times New Roman" w:cs="Times New Roman"/>
          <w:sz w:val="24"/>
          <w:szCs w:val="24"/>
          <w:lang w:val="kk-KZ"/>
        </w:rPr>
        <w:t>22</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w:t>
      </w:r>
      <w:bookmarkStart w:id="0" w:name="_GoBack"/>
      <w:bookmarkEnd w:id="0"/>
      <w:r>
        <w:rPr>
          <w:rFonts w:ascii="Times New Roman" w:hAnsi="Times New Roman" w:cs="Times New Roman"/>
          <w:sz w:val="24"/>
          <w:szCs w:val="24"/>
        </w:rPr>
        <w:t xml:space="preserve"> этаж).</w:t>
      </w:r>
    </w:p>
    <w:p w:rsidR="00C5218B" w:rsidRPr="00FA56A7" w:rsidRDefault="00C5218B"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FA56A7">
          <w:rPr>
            <w:rStyle w:val="Hyperlink"/>
            <w:rFonts w:ascii="Times New Roman" w:hAnsi="Times New Roman" w:cs="Times New Roman"/>
            <w:color w:val="auto"/>
            <w:spacing w:val="2"/>
            <w:sz w:val="24"/>
            <w:szCs w:val="24"/>
            <w:shd w:val="clear" w:color="auto" w:fill="FFFFFF"/>
          </w:rPr>
          <w:t>главой 4</w:t>
        </w:r>
      </w:hyperlink>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Pr="00FA56A7">
        <w:rPr>
          <w:rFonts w:ascii="Times New Roman" w:hAnsi="Times New Roman" w:cs="Times New Roman"/>
          <w:color w:val="000000"/>
          <w:spacing w:val="2"/>
          <w:sz w:val="24"/>
          <w:szCs w:val="24"/>
          <w:shd w:val="clear" w:color="auto" w:fill="FFFFFF"/>
        </w:rPr>
        <w:t>.</w:t>
      </w:r>
    </w:p>
    <w:p w:rsidR="00C5218B" w:rsidRPr="00E455AA" w:rsidRDefault="00C5218B" w:rsidP="00BA725E"/>
    <w:p w:rsidR="00C5218B" w:rsidRPr="00875612" w:rsidRDefault="00C5218B" w:rsidP="00BA725E">
      <w:pPr>
        <w:spacing w:after="0"/>
        <w:jc w:val="center"/>
        <w:rPr>
          <w:rFonts w:ascii="Times New Roman" w:hAnsi="Times New Roman" w:cs="Times New Roman"/>
          <w:sz w:val="24"/>
          <w:szCs w:val="24"/>
        </w:rPr>
      </w:pPr>
    </w:p>
    <w:sectPr w:rsidR="00C5218B"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554"/>
    <w:rsid w:val="00071DB0"/>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BC6"/>
    <w:rsid w:val="000D26AD"/>
    <w:rsid w:val="000D7374"/>
    <w:rsid w:val="000E09BF"/>
    <w:rsid w:val="00101520"/>
    <w:rsid w:val="00106B1D"/>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E000F"/>
    <w:rsid w:val="001E4ACA"/>
    <w:rsid w:val="001F010C"/>
    <w:rsid w:val="001F58E9"/>
    <w:rsid w:val="00206367"/>
    <w:rsid w:val="00206B58"/>
    <w:rsid w:val="0021022E"/>
    <w:rsid w:val="00210546"/>
    <w:rsid w:val="002105FF"/>
    <w:rsid w:val="0021279D"/>
    <w:rsid w:val="0021293D"/>
    <w:rsid w:val="002147E9"/>
    <w:rsid w:val="00214A4A"/>
    <w:rsid w:val="00223F62"/>
    <w:rsid w:val="00225AC8"/>
    <w:rsid w:val="002308B9"/>
    <w:rsid w:val="00230FC6"/>
    <w:rsid w:val="00232FE8"/>
    <w:rsid w:val="002423C0"/>
    <w:rsid w:val="002516DD"/>
    <w:rsid w:val="00255450"/>
    <w:rsid w:val="00260A3C"/>
    <w:rsid w:val="00263C5A"/>
    <w:rsid w:val="00270842"/>
    <w:rsid w:val="002726CB"/>
    <w:rsid w:val="00274403"/>
    <w:rsid w:val="002777AF"/>
    <w:rsid w:val="00285692"/>
    <w:rsid w:val="002902E1"/>
    <w:rsid w:val="00292C45"/>
    <w:rsid w:val="00293F87"/>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4671"/>
    <w:rsid w:val="00357F7A"/>
    <w:rsid w:val="00362920"/>
    <w:rsid w:val="0036703C"/>
    <w:rsid w:val="0036765E"/>
    <w:rsid w:val="0037114D"/>
    <w:rsid w:val="003732B5"/>
    <w:rsid w:val="00390F8C"/>
    <w:rsid w:val="003929AA"/>
    <w:rsid w:val="003942B8"/>
    <w:rsid w:val="0039602D"/>
    <w:rsid w:val="003A47E5"/>
    <w:rsid w:val="003A584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2CB6"/>
    <w:rsid w:val="00440771"/>
    <w:rsid w:val="00442DB5"/>
    <w:rsid w:val="00445E17"/>
    <w:rsid w:val="0044647B"/>
    <w:rsid w:val="00446705"/>
    <w:rsid w:val="00453CE2"/>
    <w:rsid w:val="004561E5"/>
    <w:rsid w:val="00461CB5"/>
    <w:rsid w:val="00467DB6"/>
    <w:rsid w:val="00474035"/>
    <w:rsid w:val="00476805"/>
    <w:rsid w:val="004768EB"/>
    <w:rsid w:val="00485A7D"/>
    <w:rsid w:val="004869DE"/>
    <w:rsid w:val="0049107A"/>
    <w:rsid w:val="00492B52"/>
    <w:rsid w:val="00493032"/>
    <w:rsid w:val="0049604B"/>
    <w:rsid w:val="0049657B"/>
    <w:rsid w:val="00496760"/>
    <w:rsid w:val="004A54E4"/>
    <w:rsid w:val="004B24DB"/>
    <w:rsid w:val="004B339F"/>
    <w:rsid w:val="004B4E2C"/>
    <w:rsid w:val="004C4547"/>
    <w:rsid w:val="004C5AB3"/>
    <w:rsid w:val="004C5B14"/>
    <w:rsid w:val="004C6459"/>
    <w:rsid w:val="004D2915"/>
    <w:rsid w:val="004E128C"/>
    <w:rsid w:val="004E2667"/>
    <w:rsid w:val="004E2F0D"/>
    <w:rsid w:val="004F767F"/>
    <w:rsid w:val="005002A9"/>
    <w:rsid w:val="00510267"/>
    <w:rsid w:val="005166A8"/>
    <w:rsid w:val="00534015"/>
    <w:rsid w:val="0053444D"/>
    <w:rsid w:val="00542E56"/>
    <w:rsid w:val="00543737"/>
    <w:rsid w:val="00543756"/>
    <w:rsid w:val="00554309"/>
    <w:rsid w:val="005777D3"/>
    <w:rsid w:val="0059128E"/>
    <w:rsid w:val="0059323F"/>
    <w:rsid w:val="00594477"/>
    <w:rsid w:val="0059652C"/>
    <w:rsid w:val="005A0249"/>
    <w:rsid w:val="005A2BC9"/>
    <w:rsid w:val="005A3584"/>
    <w:rsid w:val="005A778D"/>
    <w:rsid w:val="005B4CB3"/>
    <w:rsid w:val="005B5746"/>
    <w:rsid w:val="005C3551"/>
    <w:rsid w:val="005C4755"/>
    <w:rsid w:val="005C7816"/>
    <w:rsid w:val="005D7F75"/>
    <w:rsid w:val="005E381A"/>
    <w:rsid w:val="005E3B13"/>
    <w:rsid w:val="005F0269"/>
    <w:rsid w:val="005F2593"/>
    <w:rsid w:val="005F54E7"/>
    <w:rsid w:val="005F62BA"/>
    <w:rsid w:val="00604080"/>
    <w:rsid w:val="00617D11"/>
    <w:rsid w:val="00621300"/>
    <w:rsid w:val="00622C9B"/>
    <w:rsid w:val="00631E25"/>
    <w:rsid w:val="00636ACD"/>
    <w:rsid w:val="00654DD4"/>
    <w:rsid w:val="00657988"/>
    <w:rsid w:val="006624AB"/>
    <w:rsid w:val="006677F9"/>
    <w:rsid w:val="00675E13"/>
    <w:rsid w:val="00690628"/>
    <w:rsid w:val="00694A6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61E6"/>
    <w:rsid w:val="00AD0D35"/>
    <w:rsid w:val="00AD1DDC"/>
    <w:rsid w:val="00AD7A25"/>
    <w:rsid w:val="00AE2187"/>
    <w:rsid w:val="00AE3E1F"/>
    <w:rsid w:val="00AE5A9A"/>
    <w:rsid w:val="00AE6718"/>
    <w:rsid w:val="00AF5BEB"/>
    <w:rsid w:val="00AF66DD"/>
    <w:rsid w:val="00AF7AB1"/>
    <w:rsid w:val="00B02778"/>
    <w:rsid w:val="00B02BE1"/>
    <w:rsid w:val="00B06A21"/>
    <w:rsid w:val="00B07558"/>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A1C22"/>
    <w:rsid w:val="00BA725E"/>
    <w:rsid w:val="00BB0E1E"/>
    <w:rsid w:val="00BC159E"/>
    <w:rsid w:val="00BC5274"/>
    <w:rsid w:val="00BC5EB8"/>
    <w:rsid w:val="00BD0992"/>
    <w:rsid w:val="00BE0C4F"/>
    <w:rsid w:val="00BE6462"/>
    <w:rsid w:val="00BF17F7"/>
    <w:rsid w:val="00BF2D90"/>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5F7B"/>
    <w:rsid w:val="00D0295C"/>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6D1C"/>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144B4"/>
    <w:rsid w:val="00F17CFD"/>
    <w:rsid w:val="00F218F5"/>
    <w:rsid w:val="00F22C71"/>
    <w:rsid w:val="00F2470A"/>
    <w:rsid w:val="00F259B6"/>
    <w:rsid w:val="00F33D02"/>
    <w:rsid w:val="00F35B70"/>
    <w:rsid w:val="00F37AE0"/>
    <w:rsid w:val="00F37B61"/>
    <w:rsid w:val="00F40D29"/>
    <w:rsid w:val="00F42B51"/>
    <w:rsid w:val="00F444CA"/>
    <w:rsid w:val="00F47576"/>
    <w:rsid w:val="00F64C53"/>
    <w:rsid w:val="00F6694A"/>
    <w:rsid w:val="00F7251B"/>
    <w:rsid w:val="00F7662B"/>
    <w:rsid w:val="00F76E92"/>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E8"/>
    <w:rsid w:val="00FF29CF"/>
    <w:rsid w:val="00FF35AD"/>
    <w:rsid w:val="00FF47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6FD"/>
    <w:pPr>
      <w:spacing w:after="200" w:line="276" w:lineRule="auto"/>
    </w:pPr>
    <w:rPr>
      <w:rFonts w:cs="Calibri"/>
    </w:rPr>
  </w:style>
  <w:style w:type="paragraph" w:styleId="Heading1">
    <w:name w:val="heading 1"/>
    <w:basedOn w:val="Normal"/>
    <w:link w:val="Heading1Char"/>
    <w:uiPriority w:val="99"/>
    <w:qFormat/>
    <w:rsid w:val="007F7A0F"/>
    <w:pPr>
      <w:spacing w:before="100" w:beforeAutospacing="1" w:after="100" w:afterAutospacing="1" w:line="240" w:lineRule="auto"/>
      <w:outlineLvl w:val="0"/>
    </w:pPr>
    <w:rPr>
      <w:rFonts w:cs="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F7A0F"/>
    <w:rPr>
      <w:rFonts w:ascii="Times New Roman" w:hAnsi="Times New Roman" w:cs="Times New Roman"/>
      <w:b/>
      <w:bCs/>
      <w:kern w:val="36"/>
      <w:sz w:val="48"/>
      <w:szCs w:val="48"/>
    </w:rPr>
  </w:style>
  <w:style w:type="paragraph" w:styleId="NormalWeb">
    <w:name w:val="Normal (Web)"/>
    <w:basedOn w:val="Normal"/>
    <w:uiPriority w:val="99"/>
    <w:rsid w:val="00FA088F"/>
    <w:pPr>
      <w:spacing w:before="100" w:beforeAutospacing="1" w:after="100" w:afterAutospacing="1" w:line="240" w:lineRule="auto"/>
    </w:pPr>
    <w:rPr>
      <w:rFonts w:cs="Times New Roman"/>
      <w:sz w:val="24"/>
      <w:szCs w:val="24"/>
    </w:rPr>
  </w:style>
  <w:style w:type="character" w:styleId="Hyperlink">
    <w:name w:val="Hyperlink"/>
    <w:basedOn w:val="DefaultParagraphFont"/>
    <w:uiPriority w:val="99"/>
    <w:semiHidden/>
    <w:rsid w:val="00FA56A7"/>
    <w:rPr>
      <w:color w:val="0000FF"/>
      <w:u w:val="single"/>
    </w:rPr>
  </w:style>
  <w:style w:type="character" w:customStyle="1" w:styleId="apple-converted-space">
    <w:name w:val="apple-converted-space"/>
    <w:basedOn w:val="DefaultParagraphFont"/>
    <w:uiPriority w:val="99"/>
    <w:rsid w:val="00FA56A7"/>
  </w:style>
</w:styles>
</file>

<file path=word/webSettings.xml><?xml version="1.0" encoding="utf-8"?>
<w:webSettings xmlns:r="http://schemas.openxmlformats.org/officeDocument/2006/relationships" xmlns:w="http://schemas.openxmlformats.org/wordprocessingml/2006/main">
  <w:divs>
    <w:div w:id="17406401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1714</TotalTime>
  <Pages>2</Pages>
  <Words>510</Words>
  <Characters>2912</Characters>
  <Application>Microsoft Office Outlook</Application>
  <DocSecurity>0</DocSecurity>
  <Lines>0</Lines>
  <Paragraphs>0</Paragraphs>
  <ScaleCrop>false</ScaleCrop>
  <Company>OB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user</cp:lastModifiedBy>
  <cp:revision>287</cp:revision>
  <cp:lastPrinted>2022-01-11T11:04:00Z</cp:lastPrinted>
  <dcterms:created xsi:type="dcterms:W3CDTF">2018-01-05T10:44:00Z</dcterms:created>
  <dcterms:modified xsi:type="dcterms:W3CDTF">2022-07-28T08:41:00Z</dcterms:modified>
</cp:coreProperties>
</file>